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546"/>
        <w:tblW w:w="0" w:type="auto"/>
        <w:tblLook w:val="01E0"/>
      </w:tblPr>
      <w:tblGrid>
        <w:gridCol w:w="4336"/>
        <w:gridCol w:w="6231"/>
      </w:tblGrid>
      <w:tr w:rsidR="003424C3" w:rsidRPr="005002BD" w:rsidTr="00E23564">
        <w:tc>
          <w:tcPr>
            <w:tcW w:w="4336" w:type="dxa"/>
          </w:tcPr>
          <w:p w:rsidR="003424C3" w:rsidRPr="005002BD" w:rsidRDefault="003424C3" w:rsidP="00E2356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1" w:type="dxa"/>
          </w:tcPr>
          <w:p w:rsidR="003424C3" w:rsidRPr="005002BD" w:rsidRDefault="003424C3" w:rsidP="005464E6">
            <w:pPr>
              <w:spacing w:after="0" w:line="240" w:lineRule="auto"/>
              <w:ind w:left="2246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 xml:space="preserve">                             Приложение 1</w:t>
            </w:r>
          </w:p>
          <w:p w:rsidR="003424C3" w:rsidRPr="005002BD" w:rsidRDefault="003424C3" w:rsidP="005464E6">
            <w:pPr>
              <w:spacing w:after="0" w:line="240" w:lineRule="auto"/>
              <w:ind w:left="2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>к постановлению администрации</w:t>
            </w:r>
          </w:p>
          <w:p w:rsidR="003424C3" w:rsidRPr="005002BD" w:rsidRDefault="003424C3" w:rsidP="005464E6">
            <w:pPr>
              <w:spacing w:after="0" w:line="240" w:lineRule="auto"/>
              <w:ind w:left="2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>Новомошковского сельсовета</w:t>
            </w:r>
          </w:p>
          <w:p w:rsidR="003424C3" w:rsidRPr="005002BD" w:rsidRDefault="003424C3" w:rsidP="005464E6">
            <w:pPr>
              <w:spacing w:after="0" w:line="240" w:lineRule="auto"/>
              <w:ind w:left="2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>Мошковского района</w:t>
            </w:r>
          </w:p>
          <w:p w:rsidR="003424C3" w:rsidRPr="005002BD" w:rsidRDefault="003424C3" w:rsidP="005464E6">
            <w:pPr>
              <w:spacing w:after="0" w:line="240" w:lineRule="auto"/>
              <w:ind w:left="22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3424C3" w:rsidRPr="005002BD" w:rsidRDefault="003424C3" w:rsidP="005464E6">
            <w:pPr>
              <w:spacing w:after="0" w:line="240" w:lineRule="auto"/>
              <w:ind w:left="2246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 28.02.2023</w:t>
            </w:r>
            <w:r w:rsidRPr="005002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№ 30</w:t>
            </w:r>
            <w:r w:rsidRPr="005002BD">
              <w:rPr>
                <w:rFonts w:ascii="Times New Roman" w:hAnsi="Times New Roman"/>
                <w:sz w:val="24"/>
                <w:szCs w:val="24"/>
              </w:rPr>
              <w:t>-па</w:t>
            </w:r>
          </w:p>
        </w:tc>
      </w:tr>
    </w:tbl>
    <w:p w:rsidR="003424C3" w:rsidRPr="005002BD" w:rsidRDefault="003424C3" w:rsidP="004C72E0">
      <w:pPr>
        <w:jc w:val="right"/>
        <w:rPr>
          <w:sz w:val="24"/>
          <w:szCs w:val="24"/>
        </w:rPr>
      </w:pPr>
    </w:p>
    <w:p w:rsidR="003424C3" w:rsidRPr="005002BD" w:rsidRDefault="003424C3" w:rsidP="005464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02BD">
        <w:rPr>
          <w:rFonts w:ascii="Times New Roman" w:hAnsi="Times New Roman"/>
          <w:b/>
          <w:sz w:val="24"/>
          <w:szCs w:val="24"/>
        </w:rPr>
        <w:t>ПЛАН</w:t>
      </w:r>
    </w:p>
    <w:p w:rsidR="003424C3" w:rsidRDefault="003424C3" w:rsidP="005464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02BD">
        <w:rPr>
          <w:rFonts w:ascii="Times New Roman" w:hAnsi="Times New Roman"/>
          <w:b/>
          <w:sz w:val="24"/>
          <w:szCs w:val="24"/>
        </w:rPr>
        <w:t>работы комиссии по предупреждению и ликвидации чрезвычайных ситуаций и обеспечению пожарной безопасности на территории Новомошковского</w:t>
      </w:r>
      <w:r>
        <w:rPr>
          <w:rFonts w:ascii="Times New Roman" w:hAnsi="Times New Roman"/>
          <w:b/>
          <w:sz w:val="24"/>
          <w:szCs w:val="24"/>
        </w:rPr>
        <w:t xml:space="preserve"> сельсовета </w:t>
      </w:r>
    </w:p>
    <w:p w:rsidR="003424C3" w:rsidRPr="005002BD" w:rsidRDefault="003424C3" w:rsidP="005464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Мошковского района </w:t>
      </w:r>
      <w:r w:rsidRPr="005002BD">
        <w:rPr>
          <w:rFonts w:ascii="Times New Roman" w:hAnsi="Times New Roman"/>
          <w:b/>
          <w:sz w:val="24"/>
          <w:szCs w:val="24"/>
        </w:rPr>
        <w:t>Новосибирской области</w:t>
      </w:r>
    </w:p>
    <w:p w:rsidR="003424C3" w:rsidRPr="005002BD" w:rsidRDefault="003424C3" w:rsidP="005464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02BD">
        <w:rPr>
          <w:rFonts w:ascii="Times New Roman" w:hAnsi="Times New Roman"/>
          <w:b/>
          <w:sz w:val="24"/>
          <w:szCs w:val="24"/>
        </w:rPr>
        <w:t>по организаци</w:t>
      </w:r>
      <w:r>
        <w:rPr>
          <w:rFonts w:ascii="Times New Roman" w:hAnsi="Times New Roman"/>
          <w:b/>
          <w:sz w:val="24"/>
          <w:szCs w:val="24"/>
        </w:rPr>
        <w:t>и пропуска паводковых вод в 2023</w:t>
      </w:r>
      <w:r w:rsidRPr="005002BD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3424C3" w:rsidRPr="005002BD" w:rsidRDefault="003424C3" w:rsidP="005002BD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500"/>
        <w:gridCol w:w="3600"/>
        <w:gridCol w:w="1980"/>
      </w:tblGrid>
      <w:tr w:rsidR="003424C3" w:rsidRPr="005002BD" w:rsidTr="00E23564">
        <w:tc>
          <w:tcPr>
            <w:tcW w:w="720" w:type="dxa"/>
          </w:tcPr>
          <w:p w:rsidR="003424C3" w:rsidRPr="005002BD" w:rsidRDefault="003424C3" w:rsidP="003013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2B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424C3" w:rsidRPr="005002BD" w:rsidRDefault="003424C3" w:rsidP="003013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2BD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500" w:type="dxa"/>
          </w:tcPr>
          <w:p w:rsidR="003424C3" w:rsidRPr="005002BD" w:rsidRDefault="003424C3" w:rsidP="0097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2BD">
              <w:rPr>
                <w:rFonts w:ascii="Times New Roman" w:hAnsi="Times New Roman"/>
                <w:b/>
                <w:sz w:val="24"/>
                <w:szCs w:val="24"/>
              </w:rPr>
              <w:t>Проводимые мероприятия</w:t>
            </w:r>
          </w:p>
        </w:tc>
        <w:tc>
          <w:tcPr>
            <w:tcW w:w="3600" w:type="dxa"/>
          </w:tcPr>
          <w:p w:rsidR="003424C3" w:rsidRPr="005002BD" w:rsidRDefault="003424C3" w:rsidP="00E235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02BD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980" w:type="dxa"/>
          </w:tcPr>
          <w:p w:rsidR="003424C3" w:rsidRPr="005002BD" w:rsidRDefault="003424C3" w:rsidP="00976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2BD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</w:tr>
      <w:tr w:rsidR="003424C3" w:rsidRPr="005002BD" w:rsidTr="00E23564">
        <w:tc>
          <w:tcPr>
            <w:tcW w:w="720" w:type="dxa"/>
          </w:tcPr>
          <w:p w:rsidR="003424C3" w:rsidRPr="005002BD" w:rsidRDefault="003424C3" w:rsidP="003013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3424C3" w:rsidRPr="005002BD" w:rsidRDefault="003424C3" w:rsidP="009769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 xml:space="preserve">Провести заседания КЧС и ПБ «О подготовке населения и территории Новомошковского сельсовета по пропуску паводковых вод в </w:t>
            </w:r>
            <w:smartTag w:uri="urn:schemas-microsoft-com:office:smarttags" w:element="metricconverter">
              <w:smartTagPr>
                <w:attr w:name="ProductID" w:val="2023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2023</w:t>
              </w:r>
              <w:r w:rsidRPr="005002BD">
                <w:rPr>
                  <w:rFonts w:ascii="Times New Roman" w:hAnsi="Times New Roman"/>
                  <w:sz w:val="24"/>
                  <w:szCs w:val="24"/>
                </w:rPr>
                <w:t xml:space="preserve"> г</w:t>
              </w:r>
            </w:smartTag>
            <w:r w:rsidRPr="005002BD">
              <w:rPr>
                <w:rFonts w:ascii="Times New Roman" w:hAnsi="Times New Roman"/>
                <w:sz w:val="24"/>
                <w:szCs w:val="24"/>
              </w:rPr>
              <w:t>.»</w:t>
            </w:r>
          </w:p>
        </w:tc>
        <w:tc>
          <w:tcPr>
            <w:tcW w:w="3600" w:type="dxa"/>
          </w:tcPr>
          <w:p w:rsidR="003424C3" w:rsidRPr="005002BD" w:rsidRDefault="003424C3" w:rsidP="00976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 xml:space="preserve">Председатель КЧС и ПБ Новомошковского сельсовета </w:t>
            </w:r>
          </w:p>
        </w:tc>
        <w:tc>
          <w:tcPr>
            <w:tcW w:w="1980" w:type="dxa"/>
          </w:tcPr>
          <w:p w:rsidR="003424C3" w:rsidRPr="005002BD" w:rsidRDefault="003424C3" w:rsidP="009769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19.03.2023</w:t>
            </w:r>
          </w:p>
        </w:tc>
      </w:tr>
      <w:tr w:rsidR="003424C3" w:rsidRPr="005002BD" w:rsidTr="00E23564">
        <w:tc>
          <w:tcPr>
            <w:tcW w:w="720" w:type="dxa"/>
          </w:tcPr>
          <w:p w:rsidR="003424C3" w:rsidRPr="005002BD" w:rsidRDefault="003424C3" w:rsidP="00595CE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3424C3" w:rsidRPr="005002BD" w:rsidRDefault="003424C3" w:rsidP="009769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 xml:space="preserve">Выезды членов КЧС и ПБ в места ЧС, связанных с пропуском паводковых вод </w:t>
            </w:r>
          </w:p>
        </w:tc>
        <w:tc>
          <w:tcPr>
            <w:tcW w:w="3600" w:type="dxa"/>
          </w:tcPr>
          <w:p w:rsidR="003424C3" w:rsidRPr="005002BD" w:rsidRDefault="003424C3" w:rsidP="00976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>Председатель КЧС и ПБ Новомошковского сельсовета</w:t>
            </w:r>
          </w:p>
        </w:tc>
        <w:tc>
          <w:tcPr>
            <w:tcW w:w="1980" w:type="dxa"/>
          </w:tcPr>
          <w:p w:rsidR="003424C3" w:rsidRPr="005002BD" w:rsidRDefault="003424C3" w:rsidP="009769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</w:tr>
      <w:tr w:rsidR="003424C3" w:rsidRPr="005002BD" w:rsidTr="00E23564">
        <w:tc>
          <w:tcPr>
            <w:tcW w:w="720" w:type="dxa"/>
          </w:tcPr>
          <w:p w:rsidR="003424C3" w:rsidRPr="005002BD" w:rsidRDefault="003424C3" w:rsidP="003013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3424C3" w:rsidRPr="005002BD" w:rsidRDefault="003424C3" w:rsidP="008E11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>Создать в администрации Новомошковского сельсовета паводковую комиссию для организации пропуска паводковых вод.</w:t>
            </w:r>
          </w:p>
        </w:tc>
        <w:tc>
          <w:tcPr>
            <w:tcW w:w="3600" w:type="dxa"/>
          </w:tcPr>
          <w:p w:rsidR="003424C3" w:rsidRPr="005002BD" w:rsidRDefault="003424C3" w:rsidP="00976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>Глава Новомошковского сельсовета</w:t>
            </w:r>
          </w:p>
        </w:tc>
        <w:tc>
          <w:tcPr>
            <w:tcW w:w="1980" w:type="dxa"/>
          </w:tcPr>
          <w:p w:rsidR="003424C3" w:rsidRPr="005002BD" w:rsidRDefault="003424C3" w:rsidP="009769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19.03.2023</w:t>
            </w:r>
          </w:p>
        </w:tc>
      </w:tr>
      <w:tr w:rsidR="003424C3" w:rsidRPr="005002BD" w:rsidTr="00E23564">
        <w:tc>
          <w:tcPr>
            <w:tcW w:w="720" w:type="dxa"/>
          </w:tcPr>
          <w:p w:rsidR="003424C3" w:rsidRPr="005002BD" w:rsidRDefault="003424C3" w:rsidP="004F3A9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3424C3" w:rsidRPr="005002BD" w:rsidRDefault="003424C3" w:rsidP="009769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 xml:space="preserve">Очистить кровли зданий и сооружений от снега, подготовить подходы к ним, обеспечив соблюдение мер безопасности при проведении работ  </w:t>
            </w:r>
          </w:p>
        </w:tc>
        <w:tc>
          <w:tcPr>
            <w:tcW w:w="3600" w:type="dxa"/>
          </w:tcPr>
          <w:p w:rsidR="003424C3" w:rsidRPr="005002BD" w:rsidRDefault="003424C3" w:rsidP="00976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 xml:space="preserve">Глава администрации Новомошковского сельсовета, </w:t>
            </w:r>
          </w:p>
          <w:p w:rsidR="003424C3" w:rsidRPr="005002BD" w:rsidRDefault="003424C3" w:rsidP="00976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>руководители объектов экономики,  директора школ</w:t>
            </w:r>
          </w:p>
        </w:tc>
        <w:tc>
          <w:tcPr>
            <w:tcW w:w="1980" w:type="dxa"/>
          </w:tcPr>
          <w:p w:rsidR="003424C3" w:rsidRPr="005002BD" w:rsidRDefault="003424C3" w:rsidP="009769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30.03.2023</w:t>
            </w:r>
          </w:p>
        </w:tc>
      </w:tr>
      <w:tr w:rsidR="003424C3" w:rsidRPr="005002BD" w:rsidTr="00E23564">
        <w:tc>
          <w:tcPr>
            <w:tcW w:w="720" w:type="dxa"/>
          </w:tcPr>
          <w:p w:rsidR="003424C3" w:rsidRPr="005002BD" w:rsidRDefault="003424C3" w:rsidP="003013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3424C3" w:rsidRPr="005002BD" w:rsidRDefault="003424C3" w:rsidP="009769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>Усилить контроль за качеством питьевой воды</w:t>
            </w:r>
          </w:p>
        </w:tc>
        <w:tc>
          <w:tcPr>
            <w:tcW w:w="3600" w:type="dxa"/>
          </w:tcPr>
          <w:p w:rsidR="003424C3" w:rsidRPr="005002BD" w:rsidRDefault="003424C3" w:rsidP="00976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>МУП  «Коммунальное хозяйство» Мошковского района</w:t>
            </w:r>
          </w:p>
        </w:tc>
        <w:tc>
          <w:tcPr>
            <w:tcW w:w="1980" w:type="dxa"/>
          </w:tcPr>
          <w:p w:rsidR="003424C3" w:rsidRPr="005002BD" w:rsidRDefault="003424C3" w:rsidP="009769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</w:tr>
      <w:tr w:rsidR="003424C3" w:rsidRPr="005002BD" w:rsidTr="00E23564">
        <w:tc>
          <w:tcPr>
            <w:tcW w:w="720" w:type="dxa"/>
          </w:tcPr>
          <w:p w:rsidR="003424C3" w:rsidRPr="005002BD" w:rsidRDefault="003424C3" w:rsidP="003013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3424C3" w:rsidRPr="005002BD" w:rsidRDefault="003424C3" w:rsidP="009769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 xml:space="preserve">Организовать прием информации о паводке и докладов в КЧС и ОПБ района, информирование населения </w:t>
            </w:r>
          </w:p>
        </w:tc>
        <w:tc>
          <w:tcPr>
            <w:tcW w:w="3600" w:type="dxa"/>
          </w:tcPr>
          <w:p w:rsidR="003424C3" w:rsidRPr="005002BD" w:rsidRDefault="003424C3" w:rsidP="00976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 xml:space="preserve"> Председатель паводковой комиссии </w:t>
            </w:r>
          </w:p>
        </w:tc>
        <w:tc>
          <w:tcPr>
            <w:tcW w:w="1980" w:type="dxa"/>
          </w:tcPr>
          <w:p w:rsidR="003424C3" w:rsidRPr="005002BD" w:rsidRDefault="003424C3" w:rsidP="009769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>Весь период через ЕДДС района т.21-655</w:t>
            </w:r>
          </w:p>
        </w:tc>
      </w:tr>
      <w:tr w:rsidR="003424C3" w:rsidRPr="005002BD" w:rsidTr="00E23564">
        <w:trPr>
          <w:trHeight w:val="1245"/>
        </w:trPr>
        <w:tc>
          <w:tcPr>
            <w:tcW w:w="720" w:type="dxa"/>
          </w:tcPr>
          <w:p w:rsidR="003424C3" w:rsidRPr="005002BD" w:rsidRDefault="003424C3" w:rsidP="00840FC1">
            <w:pPr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00" w:type="dxa"/>
          </w:tcPr>
          <w:p w:rsidR="003424C3" w:rsidRPr="005002BD" w:rsidRDefault="003424C3" w:rsidP="00840FC1">
            <w:pPr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>Обследование и проведение комплекса инженерно-технических мероприятий по усилению малых гидротехнических сооружений на территории  Новомошковского сельсовета (дороги, мосты, водоемы, водопропускные трубы), принять меры по очистке, ремонту, дополнительному укреплению.</w:t>
            </w:r>
          </w:p>
        </w:tc>
        <w:tc>
          <w:tcPr>
            <w:tcW w:w="3600" w:type="dxa"/>
          </w:tcPr>
          <w:p w:rsidR="003424C3" w:rsidRPr="005002BD" w:rsidRDefault="003424C3" w:rsidP="00840FC1">
            <w:pPr>
              <w:rPr>
                <w:rFonts w:ascii="Times New Roman" w:hAnsi="Times New Roman"/>
                <w:sz w:val="24"/>
                <w:szCs w:val="24"/>
              </w:rPr>
            </w:pPr>
            <w:r w:rsidRPr="005002BD">
              <w:rPr>
                <w:rFonts w:ascii="Times New Roman" w:hAnsi="Times New Roman"/>
                <w:sz w:val="24"/>
                <w:szCs w:val="24"/>
              </w:rPr>
              <w:t>Члены паводковой комиссии</w:t>
            </w:r>
          </w:p>
        </w:tc>
        <w:tc>
          <w:tcPr>
            <w:tcW w:w="1980" w:type="dxa"/>
          </w:tcPr>
          <w:p w:rsidR="003424C3" w:rsidRPr="005002BD" w:rsidRDefault="003424C3" w:rsidP="000E7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30.03.2023</w:t>
            </w:r>
          </w:p>
          <w:p w:rsidR="003424C3" w:rsidRPr="005002BD" w:rsidRDefault="003424C3" w:rsidP="000E7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4C3" w:rsidRPr="005002BD" w:rsidRDefault="003424C3" w:rsidP="000E7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24C3" w:rsidRPr="00301338" w:rsidRDefault="003424C3" w:rsidP="00301338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301338">
        <w:rPr>
          <w:rFonts w:ascii="Times New Roman" w:hAnsi="Times New Roman"/>
          <w:sz w:val="23"/>
          <w:szCs w:val="23"/>
        </w:rPr>
        <w:t xml:space="preserve">                                                                                                                                       </w:t>
      </w:r>
    </w:p>
    <w:p w:rsidR="003424C3" w:rsidRPr="005822CF" w:rsidRDefault="003424C3">
      <w:pPr>
        <w:rPr>
          <w:rFonts w:ascii="Times New Roman" w:hAnsi="Times New Roman"/>
          <w:sz w:val="24"/>
          <w:szCs w:val="24"/>
        </w:rPr>
      </w:pPr>
    </w:p>
    <w:sectPr w:rsidR="003424C3" w:rsidRPr="005822CF" w:rsidSect="00E23564">
      <w:pgSz w:w="11906" w:h="16838"/>
      <w:pgMar w:top="1134" w:right="926" w:bottom="459" w:left="62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04650"/>
    <w:multiLevelType w:val="multilevel"/>
    <w:tmpl w:val="2C9495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5EE2DC2"/>
    <w:multiLevelType w:val="hybridMultilevel"/>
    <w:tmpl w:val="2C949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2E0"/>
    <w:rsid w:val="000065C9"/>
    <w:rsid w:val="000277CD"/>
    <w:rsid w:val="00051739"/>
    <w:rsid w:val="000922FC"/>
    <w:rsid w:val="000A4219"/>
    <w:rsid w:val="000A5066"/>
    <w:rsid w:val="000A5BA5"/>
    <w:rsid w:val="000C00A9"/>
    <w:rsid w:val="000C5483"/>
    <w:rsid w:val="000C724E"/>
    <w:rsid w:val="000D6658"/>
    <w:rsid w:val="000E06D0"/>
    <w:rsid w:val="000E7CB6"/>
    <w:rsid w:val="00104212"/>
    <w:rsid w:val="001209DF"/>
    <w:rsid w:val="00122A89"/>
    <w:rsid w:val="00141938"/>
    <w:rsid w:val="00152A55"/>
    <w:rsid w:val="001632E2"/>
    <w:rsid w:val="00192A30"/>
    <w:rsid w:val="001A1E72"/>
    <w:rsid w:val="001B7B52"/>
    <w:rsid w:val="001C2F8F"/>
    <w:rsid w:val="001D359A"/>
    <w:rsid w:val="00212DE0"/>
    <w:rsid w:val="00215220"/>
    <w:rsid w:val="00224E03"/>
    <w:rsid w:val="00245476"/>
    <w:rsid w:val="00255FB9"/>
    <w:rsid w:val="002A298B"/>
    <w:rsid w:val="002A57B5"/>
    <w:rsid w:val="002A6C2C"/>
    <w:rsid w:val="002D6B51"/>
    <w:rsid w:val="0030005A"/>
    <w:rsid w:val="00301338"/>
    <w:rsid w:val="00330C4F"/>
    <w:rsid w:val="003424C3"/>
    <w:rsid w:val="003649A2"/>
    <w:rsid w:val="00375709"/>
    <w:rsid w:val="003B153D"/>
    <w:rsid w:val="003D316C"/>
    <w:rsid w:val="00420801"/>
    <w:rsid w:val="004C72E0"/>
    <w:rsid w:val="004D3970"/>
    <w:rsid w:val="004F3A9C"/>
    <w:rsid w:val="004F7556"/>
    <w:rsid w:val="005002BD"/>
    <w:rsid w:val="005238EF"/>
    <w:rsid w:val="00526F96"/>
    <w:rsid w:val="005464E6"/>
    <w:rsid w:val="00552C9A"/>
    <w:rsid w:val="0055781C"/>
    <w:rsid w:val="005822CF"/>
    <w:rsid w:val="00595CE0"/>
    <w:rsid w:val="005A699A"/>
    <w:rsid w:val="005F2292"/>
    <w:rsid w:val="005F5C86"/>
    <w:rsid w:val="00620D9D"/>
    <w:rsid w:val="00633145"/>
    <w:rsid w:val="006428EF"/>
    <w:rsid w:val="006968E6"/>
    <w:rsid w:val="006E4BA6"/>
    <w:rsid w:val="00710AFB"/>
    <w:rsid w:val="00717B90"/>
    <w:rsid w:val="00725D61"/>
    <w:rsid w:val="00796556"/>
    <w:rsid w:val="007A58A8"/>
    <w:rsid w:val="007A7C27"/>
    <w:rsid w:val="007D6B54"/>
    <w:rsid w:val="007F3A88"/>
    <w:rsid w:val="00814296"/>
    <w:rsid w:val="00840FC1"/>
    <w:rsid w:val="00865204"/>
    <w:rsid w:val="00876AA1"/>
    <w:rsid w:val="00883DB5"/>
    <w:rsid w:val="008A6030"/>
    <w:rsid w:val="008E1193"/>
    <w:rsid w:val="008F4634"/>
    <w:rsid w:val="008F7AC9"/>
    <w:rsid w:val="00907E11"/>
    <w:rsid w:val="00921A2E"/>
    <w:rsid w:val="00931B42"/>
    <w:rsid w:val="00936B10"/>
    <w:rsid w:val="0097698F"/>
    <w:rsid w:val="00A42E35"/>
    <w:rsid w:val="00A44F53"/>
    <w:rsid w:val="00A523C1"/>
    <w:rsid w:val="00A56600"/>
    <w:rsid w:val="00A82198"/>
    <w:rsid w:val="00A84EEB"/>
    <w:rsid w:val="00B269F3"/>
    <w:rsid w:val="00B310E5"/>
    <w:rsid w:val="00B52FA3"/>
    <w:rsid w:val="00B6022A"/>
    <w:rsid w:val="00B868C1"/>
    <w:rsid w:val="00BD0357"/>
    <w:rsid w:val="00BD67BD"/>
    <w:rsid w:val="00C07C56"/>
    <w:rsid w:val="00C15A68"/>
    <w:rsid w:val="00C61B59"/>
    <w:rsid w:val="00C82970"/>
    <w:rsid w:val="00CF470B"/>
    <w:rsid w:val="00D20520"/>
    <w:rsid w:val="00D5230C"/>
    <w:rsid w:val="00D55FEA"/>
    <w:rsid w:val="00D96C8C"/>
    <w:rsid w:val="00DA29AE"/>
    <w:rsid w:val="00DC3BC2"/>
    <w:rsid w:val="00DF3232"/>
    <w:rsid w:val="00DF6728"/>
    <w:rsid w:val="00E23564"/>
    <w:rsid w:val="00E334C6"/>
    <w:rsid w:val="00E66664"/>
    <w:rsid w:val="00E72109"/>
    <w:rsid w:val="00E81BC9"/>
    <w:rsid w:val="00E9119E"/>
    <w:rsid w:val="00E936A2"/>
    <w:rsid w:val="00F2621F"/>
    <w:rsid w:val="00F51189"/>
    <w:rsid w:val="00F73327"/>
    <w:rsid w:val="00FC0B2B"/>
    <w:rsid w:val="00FC47BF"/>
    <w:rsid w:val="00FC4FD4"/>
    <w:rsid w:val="00FC51B1"/>
    <w:rsid w:val="00FE321D"/>
    <w:rsid w:val="00FF0D39"/>
    <w:rsid w:val="00FF3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A5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C72E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2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5D6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5781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5781C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55781C"/>
    <w:rPr>
      <w:rFonts w:cs="Times New Roman"/>
    </w:rPr>
  </w:style>
  <w:style w:type="paragraph" w:styleId="ListParagraph">
    <w:name w:val="List Paragraph"/>
    <w:basedOn w:val="Normal"/>
    <w:uiPriority w:val="99"/>
    <w:qFormat/>
    <w:rsid w:val="003013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1</Pages>
  <Words>291</Words>
  <Characters>1662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Чередников</dc:creator>
  <cp:keywords/>
  <dc:description/>
  <cp:lastModifiedBy>Ник</cp:lastModifiedBy>
  <cp:revision>21</cp:revision>
  <cp:lastPrinted>2023-02-28T03:58:00Z</cp:lastPrinted>
  <dcterms:created xsi:type="dcterms:W3CDTF">2018-01-22T07:48:00Z</dcterms:created>
  <dcterms:modified xsi:type="dcterms:W3CDTF">2023-02-28T03:58:00Z</dcterms:modified>
</cp:coreProperties>
</file>